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B2373" w:rsidP="003D4806" w:rsidRDefault="003E0FB6" w14:paraId="5250A647" w14:textId="3C70AD94">
      <w:pPr>
        <w:pStyle w:val="Kop1"/>
        <w:rPr>
          <w:rStyle w:val="Sjabloontekst"/>
        </w:rPr>
      </w:pPr>
      <w:commentRangeStart w:id="1681107195"/>
      <w:commentRangeStart w:id="1030964125"/>
      <w:r w:rsidRPr="6A33F4F3" w:rsidR="003E0FB6">
        <w:rPr>
          <w:sz w:val="24"/>
          <w:szCs w:val="24"/>
        </w:rPr>
        <w:t xml:space="preserve">Bijlage </w:t>
      </w:r>
      <w:r w:rsidR="00871F69">
        <w:rPr/>
        <w:t>9</w:t>
      </w:r>
      <w:r w:rsidRPr="6A33F4F3" w:rsidR="003E0FB6">
        <w:rPr>
          <w:sz w:val="24"/>
          <w:szCs w:val="24"/>
        </w:rPr>
        <w:t xml:space="preserve"> - </w:t>
      </w:r>
      <w:r w:rsidRPr="6A33F4F3" w:rsidR="003D4806">
        <w:rPr>
          <w:sz w:val="24"/>
          <w:szCs w:val="24"/>
        </w:rPr>
        <w:t>Checklist voor</w:t>
      </w:r>
      <w:r w:rsidR="003D4806">
        <w:rPr/>
        <w:t xml:space="preserve"> </w:t>
      </w:r>
      <w:r w:rsidR="00C43C2B">
        <w:rPr/>
        <w:t>i</w:t>
      </w:r>
      <w:r w:rsidR="003D4806">
        <w:rPr/>
        <w:t>nschrijving</w:t>
      </w:r>
      <w:commentRangeEnd w:id="1681107195"/>
      <w:r>
        <w:rPr>
          <w:rStyle w:val="CommentReference"/>
        </w:rPr>
        <w:commentReference w:id="1681107195"/>
      </w:r>
      <w:commentRangeEnd w:id="1030964125"/>
      <w:r>
        <w:rPr>
          <w:rStyle w:val="CommentReference"/>
        </w:rPr>
        <w:commentReference w:id="1030964125"/>
      </w:r>
    </w:p>
    <w:p w:rsidRPr="002477B7" w:rsidR="002477B7" w:rsidP="002477B7" w:rsidRDefault="002477B7" w14:paraId="7B07D6B8" w14:textId="66B8027E">
      <w:r w:rsidRPr="00657B7D">
        <w:t xml:space="preserve">Deze bijlage is er voor </w:t>
      </w:r>
      <w:r w:rsidRPr="00871F69">
        <w:t>de inschrijver</w:t>
      </w:r>
      <w:r w:rsidRPr="00871F69" w:rsidR="00871F69">
        <w:t xml:space="preserve"> </w:t>
      </w:r>
      <w:r w:rsidRPr="00871F69">
        <w:t>om te zorgen dat alle documenten op het juiste moment worden ingediend. Voor de vereisten van de</w:t>
      </w:r>
      <w:r w:rsidRPr="00871F69" w:rsidR="00050390">
        <w:t xml:space="preserve"> </w:t>
      </w:r>
      <w:r w:rsidRPr="00871F69">
        <w:t>documenten wordt verwezen naar de aanbestedingsleidraad</w:t>
      </w:r>
      <w:r w:rsidRPr="00871F69" w:rsidR="00871F69">
        <w:t>.</w:t>
      </w:r>
    </w:p>
    <w:tbl>
      <w:tblPr>
        <w:tblStyle w:val="Rastertabel1licht-Accent1"/>
        <w:tblpPr w:leftFromText="141" w:rightFromText="141" w:vertAnchor="page" w:horzAnchor="margin" w:tblpXSpec="center" w:tblpY="3537"/>
        <w:tblW w:w="10485" w:type="dxa"/>
        <w:tblLook w:val="04A0" w:firstRow="1" w:lastRow="0" w:firstColumn="1" w:lastColumn="0" w:noHBand="0" w:noVBand="1"/>
      </w:tblPr>
      <w:tblGrid>
        <w:gridCol w:w="504"/>
        <w:gridCol w:w="3710"/>
        <w:gridCol w:w="1674"/>
        <w:gridCol w:w="1830"/>
        <w:gridCol w:w="2767"/>
      </w:tblGrid>
      <w:tr w:rsidRPr="00C43C2B" w:rsidR="00A43224" w:rsidTr="00DF23C9" w14:paraId="20C0A0D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" w:type="dxa"/>
          </w:tcPr>
          <w:p w:rsidRPr="00C43C2B" w:rsidR="0057750F" w:rsidP="00154845" w:rsidRDefault="0057750F" w14:paraId="76C54461" w14:textId="77777777"/>
        </w:tc>
        <w:tc>
          <w:tcPr>
            <w:tcW w:w="3696" w:type="dxa"/>
          </w:tcPr>
          <w:p w:rsidRPr="00C43C2B" w:rsidR="0057750F" w:rsidP="00154845" w:rsidRDefault="0057750F" w14:paraId="08DD410A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Onderwerp</w:t>
            </w:r>
          </w:p>
        </w:tc>
        <w:tc>
          <w:tcPr>
            <w:tcW w:w="1677" w:type="dxa"/>
          </w:tcPr>
          <w:p w:rsidRPr="00C43C2B" w:rsidR="0057750F" w:rsidP="00154845" w:rsidRDefault="002F45C9" w14:paraId="2B14E397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Template ja/nee</w:t>
            </w:r>
            <w:r w:rsidRPr="00C43C2B" w:rsidR="0057750F">
              <w:t xml:space="preserve"> </w:t>
            </w:r>
          </w:p>
        </w:tc>
        <w:tc>
          <w:tcPr>
            <w:tcW w:w="1832" w:type="dxa"/>
          </w:tcPr>
          <w:p w:rsidRPr="00C43C2B" w:rsidR="0057750F" w:rsidP="00154845" w:rsidRDefault="0057750F" w14:paraId="5B6BF238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Rechtsgeldig ondertekenen ja/nee</w:t>
            </w:r>
          </w:p>
        </w:tc>
        <w:tc>
          <w:tcPr>
            <w:tcW w:w="2776" w:type="dxa"/>
          </w:tcPr>
          <w:p w:rsidRPr="00C43C2B" w:rsidR="0057750F" w:rsidP="00154845" w:rsidRDefault="0057750F" w14:paraId="57382A6E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Wanneer in te dienen</w:t>
            </w:r>
          </w:p>
        </w:tc>
      </w:tr>
      <w:tr w:rsidRPr="00C43C2B" w:rsidR="00A43224" w:rsidTr="00DF23C9" w14:paraId="40483DF4" w14:textId="77777777">
        <w:sdt>
          <w:sdtPr>
            <w:id w:val="-312100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C43C2B" w:rsidR="0057750F" w:rsidP="00154845" w:rsidRDefault="00E624D8" w14:paraId="18E83580" w14:textId="77777777">
                <w:r w:rsidRPr="00E624D8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Pr="00C43C2B" w:rsidR="0057750F" w:rsidP="00154845" w:rsidRDefault="0057750F" w14:paraId="1F59229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Uniform Europees Aanbestedingsdocument (UEA)</w:t>
            </w:r>
          </w:p>
        </w:tc>
        <w:tc>
          <w:tcPr>
            <w:tcW w:w="1677" w:type="dxa"/>
          </w:tcPr>
          <w:p w:rsidRPr="00C43C2B" w:rsidR="0057750F" w:rsidP="00154845" w:rsidRDefault="002F45C9" w14:paraId="39914324" w14:textId="2CF36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b</w:t>
            </w:r>
            <w:r w:rsidR="00F51CF5">
              <w:t>ijlag</w:t>
            </w:r>
            <w:r w:rsidR="00871F69">
              <w:t>e 1</w:t>
            </w:r>
          </w:p>
        </w:tc>
        <w:tc>
          <w:tcPr>
            <w:tcW w:w="1832" w:type="dxa"/>
          </w:tcPr>
          <w:p w:rsidRPr="00C43C2B" w:rsidR="0057750F" w:rsidP="00154845" w:rsidRDefault="002F45C9" w14:paraId="14C983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Ja, (door middel van ondertekening </w:t>
            </w:r>
            <w:r w:rsidR="00BA0B54">
              <w:t>ander document)</w:t>
            </w:r>
          </w:p>
        </w:tc>
        <w:tc>
          <w:tcPr>
            <w:tcW w:w="2776" w:type="dxa"/>
          </w:tcPr>
          <w:p w:rsidRPr="00C43C2B" w:rsidR="0057750F" w:rsidP="00154845" w:rsidRDefault="0057750F" w14:paraId="11CEA979" w14:textId="255E4E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</w:t>
            </w:r>
            <w:r w:rsidR="00871F69">
              <w:t xml:space="preserve"> </w:t>
            </w:r>
            <w:r w:rsidRPr="00871F69">
              <w:t>inschrijving</w:t>
            </w:r>
          </w:p>
        </w:tc>
      </w:tr>
      <w:tr w:rsidRPr="00C43C2B" w:rsidR="00205380" w:rsidTr="00DF23C9" w14:paraId="0ADAF417" w14:textId="77777777">
        <w:sdt>
          <w:sdtPr>
            <w:rPr>
              <w:rFonts w:ascii="MS Gothic" w:hAnsi="MS Gothic" w:eastAsia="MS Gothic"/>
            </w:rPr>
            <w:id w:val="572781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205380" w:rsidP="00154845" w:rsidRDefault="00711C38" w14:paraId="2E7D9FEB" w14:textId="77777777">
                <w:pPr>
                  <w:rPr>
                    <w:rFonts w:ascii="MS Gothic" w:hAnsi="MS Gothic" w:eastAsia="MS Gothic"/>
                  </w:rPr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Pr="00C43C2B" w:rsidR="00205380" w:rsidP="00154845" w:rsidRDefault="00205380" w14:paraId="246CD1E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3224">
              <w:rPr>
                <w:rStyle w:val="Intensievebenadrukking"/>
              </w:rPr>
              <w:t>Indien van toepassing:</w:t>
            </w:r>
            <w:r w:rsidRPr="00C43C2B">
              <w:t xml:space="preserve"> UEA onderaannemer/combinant</w:t>
            </w:r>
          </w:p>
        </w:tc>
        <w:tc>
          <w:tcPr>
            <w:tcW w:w="1677" w:type="dxa"/>
          </w:tcPr>
          <w:p w:rsidRPr="00C43C2B" w:rsidR="00205380" w:rsidP="00154845" w:rsidRDefault="002F45C9" w14:paraId="7DBCD14B" w14:textId="3C8B0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b</w:t>
            </w:r>
            <w:r w:rsidR="00F51CF5">
              <w:t>ijlage</w:t>
            </w:r>
            <w:r w:rsidR="00871F69">
              <w:t xml:space="preserve"> 1</w:t>
            </w:r>
          </w:p>
        </w:tc>
        <w:tc>
          <w:tcPr>
            <w:tcW w:w="1832" w:type="dxa"/>
          </w:tcPr>
          <w:p w:rsidRPr="00C43C2B" w:rsidR="00205380" w:rsidP="00154845" w:rsidRDefault="00BA0B54" w14:paraId="4FB636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(door middel van ondertekening ander document)</w:t>
            </w:r>
          </w:p>
        </w:tc>
        <w:tc>
          <w:tcPr>
            <w:tcW w:w="2776" w:type="dxa"/>
          </w:tcPr>
          <w:p w:rsidRPr="00871F69" w:rsidR="00205380" w:rsidP="00871F69" w:rsidRDefault="00117398" w14:paraId="1C5BDA85" w14:textId="2FDF32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1F69">
              <w:t>inschrijvin</w:t>
            </w:r>
            <w:r w:rsidRPr="00871F69" w:rsidR="00871F69">
              <w:t>g</w:t>
            </w:r>
          </w:p>
        </w:tc>
      </w:tr>
      <w:tr w:rsidRPr="00C43C2B" w:rsidR="00A43224" w:rsidTr="00DF23C9" w14:paraId="0BAD29A5" w14:textId="77777777">
        <w:sdt>
          <w:sdtPr>
            <w:rPr>
              <w:rFonts w:ascii="MS Gothic" w:hAnsi="MS Gothic" w:eastAsia="MS Gothic"/>
            </w:rPr>
            <w:id w:val="1220787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57750F" w:rsidP="00154845" w:rsidRDefault="004E603C" w14:paraId="0CD2CCAF" w14:textId="77777777">
                <w:pPr>
                  <w:rPr>
                    <w:rFonts w:ascii="MS Gothic" w:hAnsi="MS Gothic" w:eastAsia="MS Gothic"/>
                  </w:rPr>
                </w:pPr>
                <w:r w:rsidRPr="00711C38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Pr="00C43C2B" w:rsidR="0057750F" w:rsidP="00154845" w:rsidRDefault="0057750F" w14:paraId="0E02FD2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Verklaring sanctiepakket Russische partijen</w:t>
            </w:r>
          </w:p>
        </w:tc>
        <w:tc>
          <w:tcPr>
            <w:tcW w:w="1677" w:type="dxa"/>
          </w:tcPr>
          <w:p w:rsidRPr="00C43C2B" w:rsidR="0057750F" w:rsidP="00154845" w:rsidRDefault="002F45C9" w14:paraId="23B5FDF6" w14:textId="6D6916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b</w:t>
            </w:r>
            <w:r w:rsidR="00F51CF5">
              <w:t>ijlag</w:t>
            </w:r>
            <w:r w:rsidR="00871F69">
              <w:t>e 2</w:t>
            </w:r>
          </w:p>
        </w:tc>
        <w:tc>
          <w:tcPr>
            <w:tcW w:w="1832" w:type="dxa"/>
          </w:tcPr>
          <w:p w:rsidRPr="00C43C2B" w:rsidR="0057750F" w:rsidP="00154845" w:rsidRDefault="00BA0B54" w14:paraId="17DC7C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776" w:type="dxa"/>
          </w:tcPr>
          <w:p w:rsidRPr="00C43C2B" w:rsidR="0057750F" w:rsidP="00154845" w:rsidRDefault="007C6852" w14:paraId="009FC09E" w14:textId="7E4062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</w:t>
            </w:r>
            <w:r w:rsidRPr="00871F69">
              <w:t xml:space="preserve"> inschrijving</w:t>
            </w:r>
          </w:p>
        </w:tc>
      </w:tr>
      <w:tr w:rsidRPr="00C43C2B" w:rsidR="00205380" w:rsidTr="00DF23C9" w14:paraId="48BFA345" w14:textId="77777777">
        <w:sdt>
          <w:sdtPr>
            <w:rPr>
              <w:rFonts w:ascii="MS Gothic" w:hAnsi="MS Gothic" w:eastAsia="MS Gothic"/>
            </w:rPr>
            <w:id w:val="816225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205380" w:rsidP="00154845" w:rsidRDefault="004E603C" w14:paraId="0D2353EC" w14:textId="77777777">
                <w:pPr>
                  <w:rPr>
                    <w:rFonts w:ascii="MS Gothic" w:hAnsi="MS Gothic" w:eastAsia="MS Gothic"/>
                  </w:rPr>
                </w:pPr>
                <w:r w:rsidRPr="00711C38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Pr="00C43C2B" w:rsidR="00205380" w:rsidP="00154845" w:rsidRDefault="00205380" w14:paraId="1F572D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3224">
              <w:rPr>
                <w:rStyle w:val="Intensievebenadrukking"/>
              </w:rPr>
              <w:t>Indien van toepassing:</w:t>
            </w:r>
            <w:r w:rsidRPr="00C43C2B">
              <w:t xml:space="preserve"> </w:t>
            </w:r>
            <w:r w:rsidRPr="00C43C2B" w:rsidR="00C6560A">
              <w:t>uitvoerings</w:t>
            </w:r>
            <w:r w:rsidRPr="00C43C2B" w:rsidR="00EC6295">
              <w:t>verklaring onderaannemer</w:t>
            </w:r>
          </w:p>
        </w:tc>
        <w:tc>
          <w:tcPr>
            <w:tcW w:w="1677" w:type="dxa"/>
          </w:tcPr>
          <w:p w:rsidRPr="00C43C2B" w:rsidR="00205380" w:rsidP="00154845" w:rsidRDefault="002F45C9" w14:paraId="6E77C3D8" w14:textId="7D289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b</w:t>
            </w:r>
            <w:r w:rsidR="00F51CF5">
              <w:t xml:space="preserve">ijlage </w:t>
            </w:r>
            <w:r w:rsidR="00974552">
              <w:t>4</w:t>
            </w:r>
          </w:p>
        </w:tc>
        <w:tc>
          <w:tcPr>
            <w:tcW w:w="1832" w:type="dxa"/>
          </w:tcPr>
          <w:p w:rsidRPr="00C43C2B" w:rsidR="00205380" w:rsidP="00154845" w:rsidRDefault="00BA0B54" w14:paraId="03A131F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776" w:type="dxa"/>
          </w:tcPr>
          <w:p w:rsidRPr="00871F69" w:rsidR="00205380" w:rsidP="00871F69" w:rsidRDefault="007C6852" w14:paraId="5A068F98" w14:textId="04399B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1F69">
              <w:t>Bij</w:t>
            </w:r>
            <w:r w:rsidRPr="00871F69" w:rsidR="00871F69">
              <w:t xml:space="preserve"> </w:t>
            </w:r>
            <w:r w:rsidRPr="00871F69">
              <w:t>inschrijving</w:t>
            </w:r>
          </w:p>
        </w:tc>
      </w:tr>
      <w:tr w:rsidRPr="00C43C2B" w:rsidR="00262D4E" w:rsidTr="00DF23C9" w14:paraId="68140D10" w14:textId="77777777">
        <w:sdt>
          <w:sdtPr>
            <w:rPr>
              <w:rFonts w:ascii="MS Gothic" w:hAnsi="MS Gothic" w:eastAsia="MS Gothic"/>
            </w:rPr>
            <w:id w:val="3865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262D4E" w:rsidP="00154845" w:rsidRDefault="00262D4E" w14:paraId="7AE75ADD" w14:textId="77777777">
                <w:pPr>
                  <w:rPr>
                    <w:rFonts w:ascii="MS Gothic" w:hAnsi="MS Gothic" w:eastAsia="MS Gothic"/>
                  </w:rPr>
                </w:pPr>
                <w:r w:rsidRPr="00711C38">
                  <w:rPr>
                    <w:rFonts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Pr="00C43C2B" w:rsidR="00262D4E" w:rsidP="00154845" w:rsidRDefault="00262D4E" w14:paraId="1895D7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Gedragsverklaring aanbesteden (GVA)</w:t>
            </w:r>
          </w:p>
        </w:tc>
        <w:tc>
          <w:tcPr>
            <w:tcW w:w="1677" w:type="dxa"/>
          </w:tcPr>
          <w:p w:rsidRPr="00C43C2B" w:rsidR="00262D4E" w:rsidP="00154845" w:rsidRDefault="002B2A0B" w14:paraId="4777710E" w14:textId="2613F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1832" w:type="dxa"/>
          </w:tcPr>
          <w:p w:rsidRPr="00C43C2B" w:rsidR="00262D4E" w:rsidP="00154845" w:rsidRDefault="00BA0B54" w14:paraId="4C38FFD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776" w:type="dxa"/>
          </w:tcPr>
          <w:p w:rsidRPr="00C43C2B" w:rsidR="00262D4E" w:rsidP="00154845" w:rsidRDefault="00E85D1F" w14:paraId="41BC18E6" w14:textId="62FEA4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 eerste verzoek</w:t>
            </w:r>
          </w:p>
        </w:tc>
      </w:tr>
      <w:tr w:rsidRPr="00C43C2B" w:rsidR="00262D4E" w:rsidTr="00DF23C9" w14:paraId="78223491" w14:textId="77777777">
        <w:sdt>
          <w:sdtPr>
            <w:rPr>
              <w:rFonts w:ascii="MS Gothic" w:hAnsi="MS Gothic" w:eastAsia="MS Gothic"/>
            </w:rPr>
            <w:id w:val="1499470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262D4E" w:rsidP="00154845" w:rsidRDefault="00262D4E" w14:paraId="64461306" w14:textId="77777777">
                <w:pPr>
                  <w:rPr>
                    <w:rFonts w:ascii="MS Gothic" w:hAnsi="MS Gothic" w:eastAsia="MS Gothic"/>
                  </w:rPr>
                </w:pPr>
                <w:r w:rsidRPr="00711C38">
                  <w:rPr>
                    <w:rFonts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Pr="00C43C2B" w:rsidR="00262D4E" w:rsidP="00154845" w:rsidRDefault="00262D4E" w14:paraId="6F54C2D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Verklaring belastingdienst fiscale verplichtingen</w:t>
            </w:r>
          </w:p>
        </w:tc>
        <w:tc>
          <w:tcPr>
            <w:tcW w:w="1677" w:type="dxa"/>
          </w:tcPr>
          <w:p w:rsidRPr="00C43C2B" w:rsidR="00262D4E" w:rsidP="00154845" w:rsidRDefault="002B2A0B" w14:paraId="21C2AC83" w14:textId="388BBD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1832" w:type="dxa"/>
          </w:tcPr>
          <w:p w:rsidRPr="00C43C2B" w:rsidR="00262D4E" w:rsidP="00154845" w:rsidRDefault="00BA0B54" w14:paraId="4460D65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776" w:type="dxa"/>
          </w:tcPr>
          <w:p w:rsidRPr="00C43C2B" w:rsidR="00262D4E" w:rsidP="00154845" w:rsidRDefault="00E85D1F" w14:paraId="520A81CB" w14:textId="7644B3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 eerste verzoek</w:t>
            </w:r>
          </w:p>
        </w:tc>
      </w:tr>
      <w:tr w:rsidRPr="00C43C2B" w:rsidR="00262D4E" w:rsidTr="00DF23C9" w14:paraId="7075D05A" w14:textId="77777777">
        <w:sdt>
          <w:sdtPr>
            <w:rPr>
              <w:rFonts w:ascii="MS Gothic" w:hAnsi="MS Gothic" w:eastAsia="MS Gothic"/>
            </w:rPr>
            <w:id w:val="1020436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262D4E" w:rsidP="00154845" w:rsidRDefault="00711C38" w14:paraId="53478720" w14:textId="77777777">
                <w:pPr>
                  <w:rPr>
                    <w:rFonts w:ascii="MS Gothic" w:hAnsi="MS Gothic" w:eastAsia="MS Gothic"/>
                  </w:rPr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Pr="00C43C2B" w:rsidR="00262D4E" w:rsidP="00154845" w:rsidRDefault="00262D4E" w14:paraId="7A17B88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Uittreksel handelsregister/Kamer van Koophandel</w:t>
            </w:r>
          </w:p>
        </w:tc>
        <w:tc>
          <w:tcPr>
            <w:tcW w:w="1677" w:type="dxa"/>
          </w:tcPr>
          <w:p w:rsidRPr="00C43C2B" w:rsidR="00262D4E" w:rsidP="00154845" w:rsidRDefault="002B2A0B" w14:paraId="7B1008EF" w14:textId="462A32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1832" w:type="dxa"/>
          </w:tcPr>
          <w:p w:rsidRPr="00C43C2B" w:rsidR="00262D4E" w:rsidP="00154845" w:rsidRDefault="00BA0B54" w14:paraId="3133A1A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776" w:type="dxa"/>
          </w:tcPr>
          <w:p w:rsidRPr="00C43C2B" w:rsidR="00262D4E" w:rsidP="00154845" w:rsidRDefault="00E85D1F" w14:paraId="24CD3BA4" w14:textId="594D83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 eerste verzoek</w:t>
            </w:r>
          </w:p>
        </w:tc>
      </w:tr>
      <w:tr w:rsidRPr="00C43C2B" w:rsidR="004E603C" w:rsidTr="00DF23C9" w14:paraId="53E3CD66" w14:textId="77777777">
        <w:sdt>
          <w:sdtPr>
            <w:rPr>
              <w:rFonts w:ascii="MS Gothic" w:hAnsi="MS Gothic" w:eastAsia="MS Gothic"/>
            </w:rPr>
            <w:id w:val="-112207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4E603C" w:rsidP="00154845" w:rsidRDefault="00711C38" w14:paraId="72C6FB5D" w14:textId="77777777">
                <w:pPr>
                  <w:rPr>
                    <w:rFonts w:ascii="MS Gothic" w:hAnsi="MS Gothic" w:eastAsia="MS Gothic"/>
                  </w:rPr>
                </w:pPr>
                <w:r w:rsidRPr="00711C38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Pr="004E603C" w:rsidR="004E603C" w:rsidP="00154845" w:rsidRDefault="004E603C" w14:paraId="56A6039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Bankverklaring</w:t>
            </w:r>
          </w:p>
        </w:tc>
        <w:tc>
          <w:tcPr>
            <w:tcW w:w="1677" w:type="dxa"/>
          </w:tcPr>
          <w:p w:rsidRPr="00C43C2B" w:rsidR="004E603C" w:rsidP="00154845" w:rsidRDefault="00DF3A8A" w14:paraId="39E390FE" w14:textId="3519C0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1832" w:type="dxa"/>
          </w:tcPr>
          <w:p w:rsidRPr="00C43C2B" w:rsidR="004E603C" w:rsidP="00154845" w:rsidRDefault="00BA0B54" w14:paraId="6A3E26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776" w:type="dxa"/>
          </w:tcPr>
          <w:p w:rsidRPr="00C43C2B" w:rsidR="004E603C" w:rsidP="00154845" w:rsidRDefault="005C3EC0" w14:paraId="6D543E38" w14:textId="6BCF58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 eerste verzoek</w:t>
            </w:r>
          </w:p>
        </w:tc>
      </w:tr>
      <w:tr w:rsidRPr="00C43C2B" w:rsidR="004E603C" w:rsidTr="00DF23C9" w14:paraId="00A739BA" w14:textId="77777777">
        <w:sdt>
          <w:sdtPr>
            <w:rPr>
              <w:rFonts w:ascii="MS Gothic" w:hAnsi="MS Gothic" w:eastAsia="MS Gothic"/>
            </w:rPr>
            <w:id w:val="36025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4E603C" w:rsidP="00154845" w:rsidRDefault="00262D4E" w14:paraId="654BA0FD" w14:textId="77777777">
                <w:pPr>
                  <w:rPr>
                    <w:rFonts w:ascii="MS Gothic" w:hAnsi="MS Gothic" w:eastAsia="MS Gothic"/>
                  </w:rPr>
                </w:pPr>
                <w:r w:rsidRPr="00711C38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="004E603C" w:rsidP="00154845" w:rsidRDefault="00DF3A8A" w14:paraId="216BE912" w14:textId="18F1A8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  <w:r w:rsidR="00993B5A">
              <w:t>eroepsaansprakelijkheidsverzekering</w:t>
            </w:r>
          </w:p>
        </w:tc>
        <w:tc>
          <w:tcPr>
            <w:tcW w:w="1677" w:type="dxa"/>
          </w:tcPr>
          <w:p w:rsidRPr="00C43C2B" w:rsidR="004E603C" w:rsidP="00154845" w:rsidRDefault="00DF3A8A" w14:paraId="43D9253D" w14:textId="27CF5B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1832" w:type="dxa"/>
          </w:tcPr>
          <w:p w:rsidRPr="00C43C2B" w:rsidR="004E603C" w:rsidP="00154845" w:rsidRDefault="00BA0B54" w14:paraId="7C767CD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776" w:type="dxa"/>
          </w:tcPr>
          <w:p w:rsidRPr="00C43C2B" w:rsidR="004E603C" w:rsidP="00154845" w:rsidRDefault="00DF3A8A" w14:paraId="68A0ECBF" w14:textId="07CD7B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 eerste verzoek</w:t>
            </w:r>
          </w:p>
        </w:tc>
      </w:tr>
      <w:tr w:rsidRPr="00C43C2B" w:rsidR="00262D4E" w:rsidTr="00DF23C9" w14:paraId="40CAB03F" w14:textId="77777777">
        <w:sdt>
          <w:sdtPr>
            <w:rPr>
              <w:rFonts w:ascii="MS Gothic" w:hAnsi="MS Gothic" w:eastAsia="MS Gothic"/>
            </w:rPr>
            <w:id w:val="1259794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262D4E" w:rsidP="00154845" w:rsidRDefault="00262D4E" w14:paraId="2A5E3BFC" w14:textId="77777777">
                <w:pPr>
                  <w:rPr>
                    <w:rFonts w:ascii="MS Gothic" w:hAnsi="MS Gothic" w:eastAsia="MS Gothic"/>
                  </w:rPr>
                </w:pPr>
                <w:r w:rsidRPr="00711C38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="00262D4E" w:rsidP="00154845" w:rsidRDefault="00262D4E" w14:paraId="7C2FFAD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Accountantsverklaring</w:t>
            </w:r>
          </w:p>
        </w:tc>
        <w:tc>
          <w:tcPr>
            <w:tcW w:w="1677" w:type="dxa"/>
          </w:tcPr>
          <w:p w:rsidRPr="00C43C2B" w:rsidR="00262D4E" w:rsidP="00154845" w:rsidRDefault="002F45C9" w14:paraId="57B76D6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1832" w:type="dxa"/>
          </w:tcPr>
          <w:p w:rsidRPr="00C43C2B" w:rsidR="00262D4E" w:rsidP="00154845" w:rsidRDefault="00BA0B54" w14:paraId="32ECCF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776" w:type="dxa"/>
          </w:tcPr>
          <w:p w:rsidRPr="00C43C2B" w:rsidR="00262D4E" w:rsidP="00154845" w:rsidRDefault="007C6852" w14:paraId="41DC703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 eerste verzoek</w:t>
            </w:r>
          </w:p>
        </w:tc>
      </w:tr>
      <w:tr w:rsidRPr="00C43C2B" w:rsidR="00A43224" w:rsidTr="00DF23C9" w14:paraId="7F6C8AE0" w14:textId="77777777">
        <w:sdt>
          <w:sdtPr>
            <w:rPr>
              <w:rFonts w:ascii="MS Gothic" w:hAnsi="MS Gothic" w:eastAsia="MS Gothic"/>
            </w:rPr>
            <w:id w:val="-6376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57750F" w:rsidP="00154845" w:rsidRDefault="0057750F" w14:paraId="3AD843CB" w14:textId="77777777">
                <w:pPr>
                  <w:rPr>
                    <w:rFonts w:ascii="MS Gothic" w:hAnsi="MS Gothic" w:eastAsia="MS Gothic"/>
                  </w:rPr>
                </w:pPr>
                <w:r w:rsidRPr="00711C38">
                  <w:rPr>
                    <w:rFonts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Pr="00DD1F62" w:rsidR="0057750F" w:rsidP="00DD1F62" w:rsidRDefault="0057750F" w14:paraId="15AD939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1F62">
              <w:t>Opgave referentieopdrachten</w:t>
            </w:r>
            <w:r w:rsidRPr="00DD1F62" w:rsidR="00A43224">
              <w:t xml:space="preserve"> kerncompetenties</w:t>
            </w:r>
          </w:p>
        </w:tc>
        <w:tc>
          <w:tcPr>
            <w:tcW w:w="1677" w:type="dxa"/>
          </w:tcPr>
          <w:p w:rsidRPr="00DD1F62" w:rsidR="0057750F" w:rsidP="00DD1F62" w:rsidRDefault="002F45C9" w14:paraId="3F0407AF" w14:textId="024B2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1F62">
              <w:t xml:space="preserve">Ja, bijlage </w:t>
            </w:r>
            <w:r w:rsidRPr="00DD1F62" w:rsidR="00974552">
              <w:t>7</w:t>
            </w:r>
          </w:p>
        </w:tc>
        <w:tc>
          <w:tcPr>
            <w:tcW w:w="1832" w:type="dxa"/>
          </w:tcPr>
          <w:p w:rsidRPr="00DD1F62" w:rsidR="0057750F" w:rsidP="00DD1F62" w:rsidRDefault="00BA0B54" w14:paraId="18A799C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1F62">
              <w:t>Nee</w:t>
            </w:r>
          </w:p>
        </w:tc>
        <w:tc>
          <w:tcPr>
            <w:tcW w:w="2776" w:type="dxa"/>
          </w:tcPr>
          <w:p w:rsidRPr="00DD1F62" w:rsidR="0057750F" w:rsidP="00DD1F62" w:rsidRDefault="007C6852" w14:paraId="70C2E232" w14:textId="53C55B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1F62">
              <w:t>Bij inschrijving</w:t>
            </w:r>
          </w:p>
        </w:tc>
      </w:tr>
      <w:tr w:rsidRPr="00C43C2B" w:rsidR="00653EB4" w:rsidTr="00DF23C9" w14:paraId="1D5764A1" w14:textId="77777777">
        <w:sdt>
          <w:sdtPr>
            <w:rPr>
              <w:rFonts w:ascii="MS Gothic" w:hAnsi="MS Gothic" w:eastAsia="MS Gothic"/>
            </w:rPr>
            <w:id w:val="-165660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653EB4" w:rsidP="00154845" w:rsidRDefault="004E603C" w14:paraId="2600B2A4" w14:textId="77777777">
                <w:pPr>
                  <w:rPr>
                    <w:rFonts w:ascii="MS Gothic" w:hAnsi="MS Gothic" w:eastAsia="MS Gothic"/>
                  </w:rPr>
                </w:pPr>
                <w:r w:rsidRPr="00711C38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Pr="00DD1F62" w:rsidR="00653EB4" w:rsidP="00DD1F62" w:rsidRDefault="00653EB4" w14:paraId="03D20237" w14:textId="203667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1F62">
              <w:t>Inschrijving kwalitatieve gunningscriteria</w:t>
            </w:r>
          </w:p>
        </w:tc>
        <w:tc>
          <w:tcPr>
            <w:tcW w:w="1677" w:type="dxa"/>
          </w:tcPr>
          <w:p w:rsidRPr="00DD1F62" w:rsidR="00653EB4" w:rsidP="00DD1F62" w:rsidRDefault="002B2A0B" w14:paraId="2AABBA25" w14:textId="2954C8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1832" w:type="dxa"/>
          </w:tcPr>
          <w:p w:rsidRPr="00DD1F62" w:rsidR="00653EB4" w:rsidP="00DD1F62" w:rsidRDefault="002477B7" w14:paraId="1910DFD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1F62">
              <w:t>Nee</w:t>
            </w:r>
          </w:p>
        </w:tc>
        <w:tc>
          <w:tcPr>
            <w:tcW w:w="2776" w:type="dxa"/>
          </w:tcPr>
          <w:p w:rsidRPr="00DD1F62" w:rsidR="00653EB4" w:rsidP="00DD1F62" w:rsidRDefault="00AF1742" w14:paraId="37679F4F" w14:textId="3F3FC8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Bij i</w:t>
            </w:r>
            <w:r w:rsidRPr="00DD1F62" w:rsidR="007C6852">
              <w:t>nschrijving</w:t>
            </w:r>
          </w:p>
        </w:tc>
      </w:tr>
      <w:tr w:rsidRPr="00C43C2B" w:rsidR="00A43224" w:rsidTr="00DF23C9" w14:paraId="68CE11FC" w14:textId="77777777">
        <w:sdt>
          <w:sdtPr>
            <w:rPr>
              <w:rFonts w:ascii="MS Gothic" w:hAnsi="MS Gothic" w:eastAsia="MS Gothic"/>
            </w:rPr>
            <w:id w:val="-1304077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4" w:type="dxa"/>
              </w:tcPr>
              <w:p w:rsidRPr="00711C38" w:rsidR="0057750F" w:rsidP="00154845" w:rsidRDefault="0057750F" w14:paraId="3CBC408B" w14:textId="77777777">
                <w:pPr>
                  <w:rPr>
                    <w:rFonts w:ascii="MS Gothic" w:hAnsi="MS Gothic" w:eastAsia="MS Gothic"/>
                  </w:rPr>
                </w:pPr>
                <w:r w:rsidRPr="00711C38">
                  <w:rPr>
                    <w:rFonts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3696" w:type="dxa"/>
          </w:tcPr>
          <w:p w:rsidRPr="00DD1F62" w:rsidR="0057750F" w:rsidP="00DD1F62" w:rsidRDefault="0057750F" w14:paraId="1D04D5FC" w14:textId="4F64F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1F62">
              <w:t xml:space="preserve">Prijzenblad </w:t>
            </w:r>
          </w:p>
        </w:tc>
        <w:tc>
          <w:tcPr>
            <w:tcW w:w="1677" w:type="dxa"/>
          </w:tcPr>
          <w:p w:rsidRPr="00DD1F62" w:rsidR="0057750F" w:rsidP="00DD1F62" w:rsidRDefault="002F45C9" w14:paraId="5D91F4F2" w14:textId="47D5F0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1F62">
              <w:t>Ja, bijlag</w:t>
            </w:r>
            <w:r w:rsidRPr="00DD1F62" w:rsidR="00DD1F62">
              <w:t>e 6</w:t>
            </w:r>
          </w:p>
        </w:tc>
        <w:tc>
          <w:tcPr>
            <w:tcW w:w="1832" w:type="dxa"/>
          </w:tcPr>
          <w:p w:rsidRPr="00DD1F62" w:rsidR="0057750F" w:rsidP="00DD1F62" w:rsidRDefault="002477B7" w14:paraId="436EBDE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1F62">
              <w:t>Ja</w:t>
            </w:r>
          </w:p>
        </w:tc>
        <w:tc>
          <w:tcPr>
            <w:tcW w:w="2776" w:type="dxa"/>
          </w:tcPr>
          <w:p w:rsidRPr="00DD1F62" w:rsidR="0057750F" w:rsidP="00DD1F62" w:rsidRDefault="00AF1742" w14:paraId="0A794162" w14:textId="23A8A8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Bij i</w:t>
            </w:r>
            <w:r w:rsidRPr="00DD1F62" w:rsidR="007C6852">
              <w:t>nschrijving</w:t>
            </w:r>
          </w:p>
        </w:tc>
      </w:tr>
    </w:tbl>
    <w:p w:rsidRPr="00657B7D" w:rsidR="00154845" w:rsidP="002477B7" w:rsidRDefault="00154845" w14:paraId="567ECBAB" w14:textId="77777777"/>
    <w:sectPr w:rsidRPr="00657B7D" w:rsidR="00154845" w:rsidSect="0057750F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orient="portrait"/>
      <w:pgMar w:top="1843" w:right="1417" w:bottom="1417" w:left="212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sd" w:author="sdemesmaeker@taalunie.org" w:date="2025-03-26T16:40:59" w:id="1681107195">
    <w:p xmlns:w14="http://schemas.microsoft.com/office/word/2010/wordml" xmlns:w="http://schemas.openxmlformats.org/wordprocessingml/2006/main" w:rsidR="5A114359" w:rsidRDefault="082FDD3C" w14:paraId="08107BB7" w14:textId="56B5F6C9">
      <w:pPr>
        <w:pStyle w:val="CommentText"/>
      </w:pPr>
      <w:r>
        <w:rPr>
          <w:rStyle w:val="CommentReference"/>
        </w:rPr>
        <w:annotationRef/>
      </w:r>
      <w:r w:rsidRPr="4F8DFDD3" w:rsidR="526D9746">
        <w:t>hier is nog iets vreemds aan de hand met de opmaak (de tabel past niet op het blad)</w:t>
      </w:r>
    </w:p>
  </w:comment>
  <w:comment xmlns:w="http://schemas.openxmlformats.org/wordprocessingml/2006/main" w:initials="sd" w:author="sdemesmaeker@taalunie.org" w:date="2025-03-26T16:42:24" w:id="1030964125">
    <w:p xmlns:w14="http://schemas.microsoft.com/office/word/2010/wordml" xmlns:w="http://schemas.openxmlformats.org/wordprocessingml/2006/main" w:rsidR="647579F1" w:rsidRDefault="58F621E0" w14:paraId="019491C8" w14:textId="69E145B5">
      <w:pPr>
        <w:pStyle w:val="CommentText"/>
      </w:pPr>
      <w:r>
        <w:rPr>
          <w:rStyle w:val="CommentReference"/>
        </w:rPr>
        <w:annotationRef/>
      </w:r>
      <w:r w:rsidRPr="248F17E6" w:rsidR="073778B9">
        <w:t>lettergrootte van titel is ook niet uniform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08107BB7"/>
  <w15:commentEx w15:done="0" w15:paraId="019491C8" w15:paraIdParent="08107BB7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E63B7D1" w16cex:dateUtc="2025-03-26T15:40:59.522Z"/>
  <w16cex:commentExtensible w16cex:durableId="671781F3" w16cex:dateUtc="2025-03-26T15:42:24.62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8107BB7" w16cid:durableId="6E63B7D1"/>
  <w16cid:commentId w16cid:paraId="019491C8" w16cid:durableId="671781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726CB" w:rsidP="00F43396" w:rsidRDefault="000726CB" w14:paraId="45B0F66C" w14:textId="77777777">
      <w:pPr>
        <w:spacing w:line="240" w:lineRule="auto"/>
      </w:pPr>
      <w:r>
        <w:separator/>
      </w:r>
    </w:p>
    <w:p w:rsidR="000726CB" w:rsidRDefault="000726CB" w14:paraId="30EA6581" w14:textId="77777777"/>
  </w:endnote>
  <w:endnote w:type="continuationSeparator" w:id="0">
    <w:p w:rsidR="000726CB" w:rsidP="00F43396" w:rsidRDefault="000726CB" w14:paraId="0886B943" w14:textId="77777777">
      <w:pPr>
        <w:spacing w:line="240" w:lineRule="auto"/>
      </w:pPr>
      <w:r>
        <w:continuationSeparator/>
      </w:r>
    </w:p>
    <w:p w:rsidR="000726CB" w:rsidRDefault="000726CB" w14:paraId="337DEDB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okmarkStart w:name="_Hlk123656295" w:id="0"/>
  <w:p w:rsidRPr="00D77FA6" w:rsidR="005E0AE7" w:rsidP="00D77FA6" w:rsidRDefault="0028745B" w14:paraId="63A9D43C" w14:textId="5EF6A559">
    <w:pPr>
      <w:pStyle w:val="Voettekst"/>
    </w:pPr>
    <w:r w:rsidRPr="002E6D58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7324044" wp14:editId="3E8A16BC">
              <wp:simplePos x="0" y="0"/>
              <wp:positionH relativeFrom="column">
                <wp:posOffset>4234815</wp:posOffset>
              </wp:positionH>
              <wp:positionV relativeFrom="paragraph">
                <wp:posOffset>-89535</wp:posOffset>
              </wp:positionV>
              <wp:extent cx="1107440" cy="144145"/>
              <wp:effectExtent l="0" t="0" r="16510" b="27305"/>
              <wp:wrapNone/>
              <wp:docPr id="1817320871" name="Vrije vorm: vorm 18173208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 w14:anchorId="15893C35">
            <v:shape id="Vrije vorm: vorm 1817320871" style="position:absolute;margin-left:333.45pt;margin-top:-7.05pt;width:87.2pt;height:11.3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spid="_x0000_s1026" fillcolor="#213a8f" stroked="f" path="m357664,4667l322707,112204,287750,4667,,4667,,4381,6001,,291084,r31623,97250l354234,,808577,r,4667l357664,466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AG9F3R3gAAAAkBAAAPAAAAAAAAAAAAAAAAAHQGAABkcnMvZG93bnJldi54bWxQSwUG&#10;AAAAAAQABADzAAAAfwcAAAAA&#10;" w14:anchorId="034B7A37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2E6D58" w:rsidR="006B142A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4686F95" wp14:editId="63202FBC">
              <wp:simplePos x="0" y="0"/>
              <wp:positionH relativeFrom="margin">
                <wp:align>left</wp:align>
              </wp:positionH>
              <wp:positionV relativeFrom="paragraph">
                <wp:posOffset>-92075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2564F6E4">
            <v:shape id="Vrije vorm: vorm 3" style="position:absolute;margin-left:0;margin-top:-7.25pt;width:328.05pt;height:3.6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4171950,45719" o:spid="_x0000_s1026" fillcolor="black" stroked="f" path="m,l,4667r4168140,l4174141,285r,-285l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" w14:anchorId="60682B57">
              <v:stroke joinstyle="miter"/>
              <v:path arrowok="t" o:connecttype="custom" o:connectlocs="0,0;0,213370573;4162557,213370573;4168550,13029915;4168550,0" o:connectangles="0,0,0,0,0"/>
              <w10:wrap anchorx="margin"/>
            </v:shape>
          </w:pict>
        </mc:Fallback>
      </mc:AlternateContent>
    </w:r>
    <w:r w:rsidRPr="00D77FA6" w:rsidR="00CD54F1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C27F334" wp14:editId="11C94864">
              <wp:simplePos x="0" y="0"/>
              <wp:positionH relativeFrom="column">
                <wp:posOffset>7510145</wp:posOffset>
              </wp:positionH>
              <wp:positionV relativeFrom="paragraph">
                <wp:posOffset>26670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 w14:anchorId="63FD4903">
            <v:shape id="Vrije vorm: vorm 5" style="position:absolute;margin-left:591.35pt;margin-top:2.1pt;width:87.2pt;height:11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spid="_x0000_s1026" fillcolor="#213a8f" stroked="f" path="m357664,4667l322707,112204,287750,4667,,4667,,4381,6001,,291084,r31623,97250l354234,,808577,r,4667l357664,466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" w14:anchorId="22C0CAC1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D77FA6" w:rsidR="00F10821">
      <w:t>Taalunie</w:t>
    </w:r>
  </w:p>
  <w:p w:rsidRPr="005E0AE7" w:rsidR="00BE15F7" w:rsidP="005E0AE7" w:rsidRDefault="00F10821" w14:paraId="053FEDC6" w14:textId="3C8DDE61">
    <w:pPr>
      <w:pStyle w:val="Voettekst"/>
    </w:pPr>
    <w:r w:rsidRPr="003806ED">
      <w:t xml:space="preserve">Examenontwikkeling en beoordeling van de examens voor het CNaVT </w:t>
    </w:r>
    <w:r w:rsidRPr="00582707" w:rsidR="005E0AE7">
      <w:ptab w:alignment="right" w:relativeTo="margin" w:leader="none"/>
    </w:r>
    <w:r w:rsidR="005E0AE7">
      <w:t>p</w:t>
    </w:r>
    <w:r w:rsidRPr="00582707" w:rsidR="005E0AE7">
      <w:t xml:space="preserve">agina </w:t>
    </w:r>
    <w:bookmarkEnd w:id="0"/>
    <w:r w:rsidRPr="00582707" w:rsidR="005E0AE7">
      <w:fldChar w:fldCharType="begin"/>
    </w:r>
    <w:r w:rsidRPr="00582707" w:rsidR="005E0AE7">
      <w:instrText>PAGE  \* Arabic  \* MERGEFORMAT</w:instrText>
    </w:r>
    <w:r w:rsidRPr="00582707" w:rsidR="005E0AE7">
      <w:fldChar w:fldCharType="separate"/>
    </w:r>
    <w:r w:rsidR="005E0AE7">
      <w:t>1</w:t>
    </w:r>
    <w:r w:rsidRPr="00582707" w:rsidR="005E0AE7">
      <w:fldChar w:fldCharType="end"/>
    </w:r>
    <w:r w:rsidRPr="00582707" w:rsidR="005E0AE7">
      <w:t xml:space="preserve"> van </w:t>
    </w:r>
    <w:r>
      <w:fldChar w:fldCharType="begin"/>
    </w:r>
    <w:r>
      <w:instrText>NUMPAGES  \* Arabic  \* MERGEFORMAT</w:instrText>
    </w:r>
    <w:r>
      <w:fldChar w:fldCharType="separate"/>
    </w:r>
    <w:r w:rsidR="005E0AE7"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p w:rsidR="00220FA5" w:rsidP="00220FA5" w:rsidRDefault="00220FA5" w14:paraId="6CC0D688" w14:textId="77777777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B93CF78" wp14:editId="308B0BBB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476069D4">
            <v:shape id="Vrije vorm: vorm 23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spid="_x0000_s1026" fillcolor="black" stroked="f" path="m,l,4667r4168140,l4174141,285r,-285l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w14:anchorId="63ECFC16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4DD64E" wp14:editId="02235238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 w14:anchorId="6AD01FCB">
            <v:shape id="Vrije vorm: vorm 25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spid="_x0000_s1026" fillcolor="#213a8f" stroked="f" path="m357664,4667l322707,112204,287750,4667,,4667,,4381,6001,,291084,r31623,97250l354234,,808577,r,4667l357664,466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w14:anchorId="734DA9F1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:rsidR="00220FA5" w:rsidP="00220FA5" w:rsidRDefault="00220FA5" w14:paraId="3CF30A7B" w14:textId="77777777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alignment="center" w:relativeTo="margin" w:leader="none"/>
    </w:r>
    <w:r w:rsidRPr="00582707">
      <w:ptab w:alignment="right" w:relativeTo="margin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r>
      <w:fldChar w:fldCharType="begin"/>
    </w:r>
    <w:r>
      <w:instrText>NUMPAGES  \* Arabic  \* MERGEFORMAT</w:instrText>
    </w:r>
    <w:r>
      <w:fldChar w:fldCharType="separate"/>
    </w:r>
    <w:r>
      <w:t>6</w:t>
    </w:r>
    <w:r>
      <w:fldChar w:fldCharType="end"/>
    </w:r>
  </w:p>
  <w:p w:rsidR="00BE15F7" w:rsidRDefault="00BE15F7" w14:paraId="52E5D9E3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726CB" w:rsidP="00F43396" w:rsidRDefault="000726CB" w14:paraId="79DCB106" w14:textId="77777777">
      <w:pPr>
        <w:spacing w:line="240" w:lineRule="auto"/>
      </w:pPr>
      <w:r>
        <w:separator/>
      </w:r>
    </w:p>
    <w:p w:rsidR="000726CB" w:rsidRDefault="000726CB" w14:paraId="22802D04" w14:textId="77777777"/>
  </w:footnote>
  <w:footnote w:type="continuationSeparator" w:id="0">
    <w:p w:rsidR="000726CB" w:rsidP="00F43396" w:rsidRDefault="000726CB" w14:paraId="352ED5DB" w14:textId="77777777">
      <w:pPr>
        <w:spacing w:line="240" w:lineRule="auto"/>
      </w:pPr>
      <w:r>
        <w:continuationSeparator/>
      </w:r>
    </w:p>
    <w:p w:rsidR="000726CB" w:rsidRDefault="000726CB" w14:paraId="60CEFF0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du wp14">
  <w:p w:rsidR="00BE007B" w:rsidP="00BE007B" w:rsidRDefault="008216F3" w14:paraId="06922C70" w14:textId="6DCA7CC7">
    <w:pPr>
      <w:pStyle w:val="Toelichtendetekst"/>
      <w:jc w:val="right"/>
    </w:pPr>
    <w:r w:rsidRPr="00AF7675">
      <w:rPr>
        <w:noProof/>
      </w:rPr>
      <w:drawing>
        <wp:anchor distT="0" distB="0" distL="114300" distR="114300" simplePos="0" relativeHeight="251668480" behindDoc="0" locked="0" layoutInCell="1" allowOverlap="1" wp14:anchorId="0C21D31C" wp14:editId="242D6C16">
          <wp:simplePos x="0" y="0"/>
          <wp:positionH relativeFrom="margin">
            <wp:posOffset>4838700</wp:posOffset>
          </wp:positionH>
          <wp:positionV relativeFrom="paragraph">
            <wp:posOffset>-290195</wp:posOffset>
          </wp:positionV>
          <wp:extent cx="1183640" cy="906145"/>
          <wp:effectExtent l="0" t="0" r="0" b="8255"/>
          <wp:wrapSquare wrapText="bothSides"/>
          <wp:docPr id="174866191" name="Picture 2" descr="Vragenlijst jongerenexamen CNaVT - Internationale Vereniging voor  Neerlandistiek">
            <a:extLst xmlns:a="http://schemas.openxmlformats.org/drawingml/2006/main">
              <a:ext uri="{FF2B5EF4-FFF2-40B4-BE49-F238E27FC236}">
                <a16:creationId xmlns:a16="http://schemas.microsoft.com/office/drawing/2014/main" id="{28C788C3-EF5B-668A-F863-1EB45A45F44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Vragenlijst jongerenexamen CNaVT - Internationale Vereniging voor  Neerlandistiek">
                    <a:extLst>
                      <a:ext uri="{FF2B5EF4-FFF2-40B4-BE49-F238E27FC236}">
                        <a16:creationId xmlns:a16="http://schemas.microsoft.com/office/drawing/2014/main" id="{28C788C3-EF5B-668A-F863-1EB45A45F44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378" r="-2" b="5278"/>
                  <a:stretch/>
                </pic:blipFill>
                <pic:spPr bwMode="auto">
                  <a:xfrm>
                    <a:off x="0" y="0"/>
                    <a:ext cx="1183640" cy="906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C2EDF" w:rsidP="00CC2EDF" w:rsidRDefault="00CC2EDF" w14:paraId="30BF7E02" w14:textId="77777777">
    <w:pPr>
      <w:pStyle w:val="Koptekst"/>
      <w:jc w:val="right"/>
    </w:pPr>
  </w:p>
  <w:p w:rsidR="00BE15F7" w:rsidRDefault="00BE15F7" w14:paraId="3D51EAD8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E007B" w:rsidP="00BE007B" w:rsidRDefault="00BE007B" w14:paraId="664C7065" w14:textId="77777777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256" style="width:24.6pt;height:25.8pt;visibility:visible;mso-wrap-style:square" o:bullet="t" type="#_x0000_t75">
        <v:imagedata o:title="" r:id="rId1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hint="default" w:ascii="Lucida Sans Unicode" w:hAnsi="Lucida Sans Unicode" w:cs="Lucida Sans Unicode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hint="default" w:cs="Times New Roman" w:asciiTheme="minorHAnsi" w:hAnsiTheme="minorHAns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hint="default" w:cs="Times New Roman" w:asciiTheme="minorHAnsi" w:hAnsiTheme="minorHAns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sdemesmaeker@taalunie.org">
    <w15:presenceInfo w15:providerId="AD" w15:userId="S::urn:spo:guest#sdemesmaeker@taalunie.org::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7FC"/>
    <w:rsid w:val="00036339"/>
    <w:rsid w:val="00050390"/>
    <w:rsid w:val="0006298E"/>
    <w:rsid w:val="000726CB"/>
    <w:rsid w:val="000806DE"/>
    <w:rsid w:val="00086D70"/>
    <w:rsid w:val="000903EE"/>
    <w:rsid w:val="000973B9"/>
    <w:rsid w:val="000A3BC0"/>
    <w:rsid w:val="000B27C3"/>
    <w:rsid w:val="000C23BF"/>
    <w:rsid w:val="000E31D5"/>
    <w:rsid w:val="000E4C94"/>
    <w:rsid w:val="000E5098"/>
    <w:rsid w:val="00117398"/>
    <w:rsid w:val="00117B22"/>
    <w:rsid w:val="00117F97"/>
    <w:rsid w:val="00120374"/>
    <w:rsid w:val="0012258B"/>
    <w:rsid w:val="00130BA9"/>
    <w:rsid w:val="001434F7"/>
    <w:rsid w:val="00152927"/>
    <w:rsid w:val="00154845"/>
    <w:rsid w:val="0015627E"/>
    <w:rsid w:val="001636C0"/>
    <w:rsid w:val="00170010"/>
    <w:rsid w:val="00183AEC"/>
    <w:rsid w:val="001A070C"/>
    <w:rsid w:val="001B3F53"/>
    <w:rsid w:val="001B4FFE"/>
    <w:rsid w:val="001D30CC"/>
    <w:rsid w:val="001D6DFF"/>
    <w:rsid w:val="002042F8"/>
    <w:rsid w:val="00205380"/>
    <w:rsid w:val="002204B4"/>
    <w:rsid w:val="00220FA5"/>
    <w:rsid w:val="002463ED"/>
    <w:rsid w:val="002477B7"/>
    <w:rsid w:val="00257281"/>
    <w:rsid w:val="00262D4E"/>
    <w:rsid w:val="0028745B"/>
    <w:rsid w:val="002A7461"/>
    <w:rsid w:val="002B2A0B"/>
    <w:rsid w:val="002D78DF"/>
    <w:rsid w:val="002F45C9"/>
    <w:rsid w:val="00306492"/>
    <w:rsid w:val="003162C0"/>
    <w:rsid w:val="0033034E"/>
    <w:rsid w:val="00342A91"/>
    <w:rsid w:val="00347B7C"/>
    <w:rsid w:val="00361DDA"/>
    <w:rsid w:val="00383D36"/>
    <w:rsid w:val="003936EB"/>
    <w:rsid w:val="003A1224"/>
    <w:rsid w:val="003B5658"/>
    <w:rsid w:val="003D4806"/>
    <w:rsid w:val="003E0FB6"/>
    <w:rsid w:val="00400F5C"/>
    <w:rsid w:val="004558EC"/>
    <w:rsid w:val="00473B9B"/>
    <w:rsid w:val="004A3B3D"/>
    <w:rsid w:val="004B1D75"/>
    <w:rsid w:val="004B6F34"/>
    <w:rsid w:val="004C16BB"/>
    <w:rsid w:val="004D4236"/>
    <w:rsid w:val="004D5925"/>
    <w:rsid w:val="004E3E2D"/>
    <w:rsid w:val="004E603C"/>
    <w:rsid w:val="004E67C9"/>
    <w:rsid w:val="004F6121"/>
    <w:rsid w:val="005069C2"/>
    <w:rsid w:val="005169ED"/>
    <w:rsid w:val="00551DF0"/>
    <w:rsid w:val="0057750F"/>
    <w:rsid w:val="00582707"/>
    <w:rsid w:val="005C3EC0"/>
    <w:rsid w:val="005D3168"/>
    <w:rsid w:val="005E0AE7"/>
    <w:rsid w:val="00606236"/>
    <w:rsid w:val="00611663"/>
    <w:rsid w:val="00623CC3"/>
    <w:rsid w:val="00653EB4"/>
    <w:rsid w:val="00657B7D"/>
    <w:rsid w:val="00692CF3"/>
    <w:rsid w:val="006B142A"/>
    <w:rsid w:val="006B4D69"/>
    <w:rsid w:val="006E79C5"/>
    <w:rsid w:val="006F4B6F"/>
    <w:rsid w:val="007040CA"/>
    <w:rsid w:val="00711C38"/>
    <w:rsid w:val="00713A05"/>
    <w:rsid w:val="00747153"/>
    <w:rsid w:val="007570FB"/>
    <w:rsid w:val="00770E2F"/>
    <w:rsid w:val="00781E80"/>
    <w:rsid w:val="0078250F"/>
    <w:rsid w:val="007C6852"/>
    <w:rsid w:val="007D03F4"/>
    <w:rsid w:val="00810081"/>
    <w:rsid w:val="008216F3"/>
    <w:rsid w:val="00837DF6"/>
    <w:rsid w:val="0084081B"/>
    <w:rsid w:val="00847B53"/>
    <w:rsid w:val="008553A8"/>
    <w:rsid w:val="0086276B"/>
    <w:rsid w:val="00871F69"/>
    <w:rsid w:val="008956A9"/>
    <w:rsid w:val="008A353C"/>
    <w:rsid w:val="008B3520"/>
    <w:rsid w:val="008D791A"/>
    <w:rsid w:val="008E08AD"/>
    <w:rsid w:val="008E0AE2"/>
    <w:rsid w:val="008F4A0D"/>
    <w:rsid w:val="00962FF4"/>
    <w:rsid w:val="00974552"/>
    <w:rsid w:val="00975EFB"/>
    <w:rsid w:val="009837F3"/>
    <w:rsid w:val="00987940"/>
    <w:rsid w:val="00993B5A"/>
    <w:rsid w:val="009B536F"/>
    <w:rsid w:val="009C1EA2"/>
    <w:rsid w:val="009E67FC"/>
    <w:rsid w:val="00A34D04"/>
    <w:rsid w:val="00A43224"/>
    <w:rsid w:val="00A557DC"/>
    <w:rsid w:val="00A56C24"/>
    <w:rsid w:val="00A75473"/>
    <w:rsid w:val="00A81CBA"/>
    <w:rsid w:val="00AA2951"/>
    <w:rsid w:val="00AA3220"/>
    <w:rsid w:val="00AC4FD5"/>
    <w:rsid w:val="00AE0D92"/>
    <w:rsid w:val="00AE25B2"/>
    <w:rsid w:val="00AF1742"/>
    <w:rsid w:val="00B701C2"/>
    <w:rsid w:val="00BA0B54"/>
    <w:rsid w:val="00BB03E5"/>
    <w:rsid w:val="00BC57FA"/>
    <w:rsid w:val="00BE007B"/>
    <w:rsid w:val="00BE0CF1"/>
    <w:rsid w:val="00BE15F7"/>
    <w:rsid w:val="00BE5E6A"/>
    <w:rsid w:val="00C07C73"/>
    <w:rsid w:val="00C3283F"/>
    <w:rsid w:val="00C43C2B"/>
    <w:rsid w:val="00C6560A"/>
    <w:rsid w:val="00C90DFA"/>
    <w:rsid w:val="00CB22E9"/>
    <w:rsid w:val="00CB2373"/>
    <w:rsid w:val="00CB7B0B"/>
    <w:rsid w:val="00CC2EDF"/>
    <w:rsid w:val="00CD54F1"/>
    <w:rsid w:val="00CF4658"/>
    <w:rsid w:val="00D34A8C"/>
    <w:rsid w:val="00D63554"/>
    <w:rsid w:val="00D65927"/>
    <w:rsid w:val="00D77FA6"/>
    <w:rsid w:val="00DD1F62"/>
    <w:rsid w:val="00DE042D"/>
    <w:rsid w:val="00DF23C9"/>
    <w:rsid w:val="00DF3A8A"/>
    <w:rsid w:val="00E010FD"/>
    <w:rsid w:val="00E2279A"/>
    <w:rsid w:val="00E42998"/>
    <w:rsid w:val="00E545CF"/>
    <w:rsid w:val="00E54A3D"/>
    <w:rsid w:val="00E624D8"/>
    <w:rsid w:val="00E634F1"/>
    <w:rsid w:val="00E72D32"/>
    <w:rsid w:val="00E73C15"/>
    <w:rsid w:val="00E85D1F"/>
    <w:rsid w:val="00E95CB5"/>
    <w:rsid w:val="00EA4C23"/>
    <w:rsid w:val="00EB40F0"/>
    <w:rsid w:val="00EC6295"/>
    <w:rsid w:val="00F10821"/>
    <w:rsid w:val="00F210D1"/>
    <w:rsid w:val="00F42D00"/>
    <w:rsid w:val="00F43396"/>
    <w:rsid w:val="00F43A4B"/>
    <w:rsid w:val="00F51CF5"/>
    <w:rsid w:val="00F62054"/>
    <w:rsid w:val="00F71266"/>
    <w:rsid w:val="00FA1FC4"/>
    <w:rsid w:val="00FD6F7C"/>
    <w:rsid w:val="00FE611B"/>
    <w:rsid w:val="47415ACE"/>
    <w:rsid w:val="6A33F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FDE90"/>
  <w15:chartTrackingRefBased/>
  <w15:docId w15:val="{7B129318-E167-499F-896F-314AC18E330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CB2373"/>
    <w:pPr>
      <w:keepNext/>
      <w:keepLines/>
      <w:pageBreakBefore/>
      <w:spacing w:before="240"/>
      <w:outlineLvl w:val="0"/>
    </w:pPr>
    <w:rPr>
      <w:rFonts w:asciiTheme="majorHAnsi" w:hAnsiTheme="majorHAnsi" w:eastAsiaTheme="majorEastAsia" w:cstheme="majorBidi"/>
      <w:color w:val="037D9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hAnsiTheme="majorHAnsi" w:eastAsiaTheme="majorEastAsia" w:cstheme="majorBidi"/>
      <w:color w:val="037D97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hAnsiTheme="majorHAnsi" w:eastAsiaTheme="majorEastAsia" w:cstheme="majorBidi"/>
      <w:color w:val="037D9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hAnsiTheme="majorHAnsi" w:eastAsiaTheme="majorEastAsia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000000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00000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000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7040CA"/>
    <w:rPr>
      <w:rFonts w:asciiTheme="majorHAnsi" w:hAnsiTheme="majorHAnsi" w:eastAsiaTheme="majorEastAsia" w:cstheme="majorBidi"/>
      <w:color w:val="037D97" w:themeColor="text2"/>
      <w:sz w:val="28"/>
      <w:szCs w:val="32"/>
    </w:rPr>
  </w:style>
  <w:style w:type="character" w:styleId="Kop2Char" w:customStyle="1">
    <w:name w:val="Kop 2 Char"/>
    <w:basedOn w:val="Standaardalinea-lettertype"/>
    <w:link w:val="Kop2"/>
    <w:uiPriority w:val="9"/>
    <w:rsid w:val="00F71266"/>
    <w:rPr>
      <w:rFonts w:asciiTheme="majorHAnsi" w:hAnsiTheme="majorHAnsi" w:eastAsiaTheme="majorEastAsia" w:cstheme="majorBidi"/>
      <w:color w:val="037D97" w:themeColor="text2"/>
      <w:sz w:val="24"/>
      <w:szCs w:val="26"/>
    </w:rPr>
  </w:style>
  <w:style w:type="character" w:styleId="Kop3Char" w:customStyle="1">
    <w:name w:val="Kop 3 Char"/>
    <w:basedOn w:val="Standaardalinea-lettertype"/>
    <w:link w:val="Kop3"/>
    <w:uiPriority w:val="9"/>
    <w:rsid w:val="00F71266"/>
    <w:rPr>
      <w:rFonts w:asciiTheme="majorHAnsi" w:hAnsiTheme="majorHAnsi" w:eastAsiaTheme="majorEastAsia" w:cstheme="majorBidi"/>
      <w:color w:val="037D97" w:themeColor="text2"/>
      <w:sz w:val="20"/>
      <w:szCs w:val="24"/>
    </w:rPr>
  </w:style>
  <w:style w:type="character" w:styleId="Kop4Char" w:customStyle="1">
    <w:name w:val="Kop 4 Char"/>
    <w:basedOn w:val="Standaardalinea-lettertype"/>
    <w:link w:val="Kop4"/>
    <w:uiPriority w:val="9"/>
    <w:rsid w:val="00F71266"/>
    <w:rPr>
      <w:rFonts w:asciiTheme="majorHAnsi" w:hAnsiTheme="majorHAnsi" w:eastAsiaTheme="majorEastAsia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E010F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styleId="GeenafstandChar" w:customStyle="1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styleId="Referentiegegevens" w:customStyle="1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styleId="Referentiegegevenskop" w:customStyle="1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037D97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styleId="Bedrijfsgegevens" w:customStyle="1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styleId="VoettekstChar" w:customStyle="1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4558EC"/>
    <w:rPr>
      <w:rFonts w:asciiTheme="majorHAnsi" w:hAnsiTheme="majorHAnsi" w:eastAsiaTheme="majorEastAsia" w:cstheme="majorBidi"/>
      <w:color w:val="000000" w:themeColor="accent1" w:themeShade="BF"/>
      <w:sz w:val="18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4558EC"/>
    <w:rPr>
      <w:rFonts w:asciiTheme="majorHAnsi" w:hAnsiTheme="majorHAnsi" w:eastAsiaTheme="majorEastAsia" w:cstheme="majorBidi"/>
      <w:color w:val="000000" w:themeColor="accent1" w:themeShade="7F"/>
      <w:sz w:val="18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4558EC"/>
    <w:rPr>
      <w:rFonts w:asciiTheme="majorHAnsi" w:hAnsiTheme="majorHAnsi" w:eastAsiaTheme="majorEastAsia" w:cstheme="majorBidi"/>
      <w:i/>
      <w:iCs/>
      <w:color w:val="000000" w:themeColor="accent1" w:themeShade="7F"/>
      <w:sz w:val="18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4558EC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4558EC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000000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cs="Times New Roman" w:eastAsiaTheme="minorEastAsia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cs="Times New Roman" w:eastAsiaTheme="minorEastAsia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000000" w:themeColor="accent1"/>
    </w:rPr>
  </w:style>
  <w:style w:type="character" w:styleId="Sjabloontekst" w:customStyle="1">
    <w:name w:val="Sjabloontekst"/>
    <w:basedOn w:val="Standaardalinea-lettertype"/>
    <w:uiPriority w:val="1"/>
    <w:qFormat/>
    <w:rsid w:val="004E3E2D"/>
    <w:rPr>
      <w:bdr w:val="none" w:color="auto" w:sz="0" w:space="0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000000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color="999999" w:themeColor="accent1" w:themeTint="66" w:sz="4" w:space="0"/>
        <w:left w:val="single" w:color="999999" w:themeColor="accent1" w:themeTint="66" w:sz="4" w:space="0"/>
        <w:bottom w:val="single" w:color="999999" w:themeColor="accent1" w:themeTint="66" w:sz="4" w:space="0"/>
        <w:right w:val="single" w:color="999999" w:themeColor="accent1" w:themeTint="66" w:sz="4" w:space="0"/>
        <w:insideH w:val="single" w:color="999999" w:themeColor="accent1" w:themeTint="66" w:sz="4" w:space="0"/>
        <w:insideV w:val="single" w:color="999999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037D97" w:themeColor="text2"/>
      <w:sz w:val="16"/>
      <w:szCs w:val="18"/>
    </w:rPr>
  </w:style>
  <w:style w:type="paragraph" w:styleId="Eisen" w:customStyle="1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styleId="Criterium" w:customStyle="1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styleId="Definitie" w:customStyle="1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styleId="Definitieverklaring" w:customStyle="1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styleId="Adressering" w:customStyle="1">
    <w:name w:val="Adressering"/>
    <w:basedOn w:val="Geenafstand"/>
    <w:qFormat/>
    <w:rsid w:val="004B6F34"/>
    <w:pPr>
      <w:spacing w:line="280" w:lineRule="exact"/>
    </w:pPr>
  </w:style>
  <w:style w:type="paragraph" w:styleId="Toelichtendetekst" w:customStyle="1">
    <w:name w:val="Toelichtende tekst"/>
    <w:basedOn w:val="Standaard"/>
    <w:qFormat/>
    <w:rsid w:val="00BE007B"/>
    <w:rPr>
      <w:b/>
      <w:bCs/>
      <w:color w:val="767171" w:themeColor="background2" w:themeShade="80"/>
    </w:rPr>
  </w:style>
  <w:style w:type="table" w:styleId="Rastertabel4-Accent1">
    <w:name w:val="Grid Table 4 Accent 1"/>
    <w:basedOn w:val="Standaardtabel"/>
    <w:uiPriority w:val="49"/>
    <w:rsid w:val="003D4806"/>
    <w:pPr>
      <w:spacing w:after="0" w:line="240" w:lineRule="auto"/>
    </w:pPr>
    <w:tblPr>
      <w:tblStyleRowBandSize w:val="1"/>
      <w:tblStyleColBandSize w:val="1"/>
      <w:tblBorders>
        <w:top w:val="single" w:color="666666" w:themeColor="accent1" w:themeTint="99" w:sz="4" w:space="0"/>
        <w:left w:val="single" w:color="666666" w:themeColor="accent1" w:themeTint="99" w:sz="4" w:space="0"/>
        <w:bottom w:val="single" w:color="666666" w:themeColor="accent1" w:themeTint="99" w:sz="4" w:space="0"/>
        <w:right w:val="single" w:color="666666" w:themeColor="accent1" w:themeTint="99" w:sz="4" w:space="0"/>
        <w:insideH w:val="single" w:color="666666" w:themeColor="accent1" w:themeTint="99" w:sz="4" w:space="0"/>
        <w:insideV w:val="single" w:color="666666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  <w:insideH w:val="nil"/>
          <w:insideV w:val="nil"/>
        </w:tcBorders>
        <w:shd w:val="clear" w:color="auto" w:fill="000000" w:themeFill="accent1"/>
      </w:tcPr>
    </w:tblStylePr>
    <w:tblStylePr w:type="lastRow">
      <w:rPr>
        <w:b/>
        <w:bCs/>
      </w:rPr>
      <w:tblPr/>
      <w:tcPr>
        <w:tcBorders>
          <w:top w:val="double" w:color="000000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1" w:themeFillTint="33"/>
      </w:tcPr>
    </w:tblStylePr>
    <w:tblStylePr w:type="band1Horz">
      <w:tblPr/>
      <w:tcPr>
        <w:shd w:val="clear" w:color="auto" w:fill="CCCCCC" w:themeFill="accent1" w:themeFillTint="33"/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98794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87940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98794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87940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9879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comments" Target="comments.xml" Id="Rf05cbf0b370f4575" /><Relationship Type="http://schemas.microsoft.com/office/2011/relationships/people" Target="people.xml" Id="R179961ae603a4350" /><Relationship Type="http://schemas.microsoft.com/office/2011/relationships/commentsExtended" Target="commentsExtended.xml" Id="Rc89c4b21f07144a9" /><Relationship Type="http://schemas.microsoft.com/office/2016/09/relationships/commentsIds" Target="commentsIds.xml" Id="R35fb6452065042d0" /><Relationship Type="http://schemas.microsoft.com/office/2018/08/relationships/commentsExtensible" Target="commentsExtensible.xml" Id="Rcf4bcabccd5d4c4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urenZevenbergen\Tender%20People\Bedrijfsvoering%20-%20Toolkit%20TP\07%20Bijlages\Template%20-%20Bijlage%20checklist%20voor%20inschrijving%20of%20aanmelding.dotx" TargetMode="External"/></Relationships>
</file>

<file path=word/theme/theme1.xml><?xml version="1.0" encoding="utf-8"?>
<a:theme xmlns:a="http://schemas.openxmlformats.org/drawingml/2006/main" name="Kantoorthema">
  <a:themeElements>
    <a:clrScheme name="Aangepast 56">
      <a:dk1>
        <a:sysClr val="windowText" lastClr="000000"/>
      </a:dk1>
      <a:lt1>
        <a:srgbClr val="FFFFFF"/>
      </a:lt1>
      <a:dk2>
        <a:srgbClr val="037D97"/>
      </a:dk2>
      <a:lt2>
        <a:srgbClr val="E7E6E6"/>
      </a:lt2>
      <a:accent1>
        <a:srgbClr val="000000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DB346DA6FE749964322139CD544C9" ma:contentTypeVersion="4" ma:contentTypeDescription="Een nieuw document maken." ma:contentTypeScope="" ma:versionID="ca6724d5d84d6f95cdeac04a9b831549">
  <xsd:schema xmlns:xsd="http://www.w3.org/2001/XMLSchema" xmlns:xs="http://www.w3.org/2001/XMLSchema" xmlns:p="http://schemas.microsoft.com/office/2006/metadata/properties" xmlns:ns2="f782ea5e-6bc5-4d81-8cf4-65ba5b9d33c1" targetNamespace="http://schemas.microsoft.com/office/2006/metadata/properties" ma:root="true" ma:fieldsID="839e7c3fba13581945b4c5886c2397a9" ns2:_="">
    <xsd:import namespace="f782ea5e-6bc5-4d81-8cf4-65ba5b9d33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2ea5e-6bc5-4d81-8cf4-65ba5b9d3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B4B4DC-A0CC-4FD4-BF59-F65A9EE4AC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7F54DC-4E66-4E29-8A00-9FA98C6A3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82ea5e-6bc5-4d81-8cf4-65ba5b9d33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C76F39-8D7F-47DD-95B3-168FCBD965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Template - Bijlage checklist voor inschrijving of aanmelding</ap:Template>
  <ap:Application>Microsoft Word for the web</ap:Application>
  <ap:DocSecurity>0</ap:DocSecurity>
  <ap:ScaleCrop>false</ap:ScaleCrop>
  <ap:Company>Tender People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Lauren Zevenbergen</dc:creator>
  <keywords/>
  <dc:description/>
  <lastModifiedBy>sdemesmaeker@taalunie.org</lastModifiedBy>
  <revision>24</revision>
  <lastPrinted>2019-10-11T13:40:00.0000000Z</lastPrinted>
  <dcterms:created xsi:type="dcterms:W3CDTF">2025-03-17T14:57:00.0000000Z</dcterms:created>
  <dcterms:modified xsi:type="dcterms:W3CDTF">2025-03-26T15:42:28.9994468Z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0x010100D48DB346DA6FE749964322139CD544C9</vt:lpwstr>
  </property>
  <property fmtid="{D5CDD505-2E9C-101B-9397-08002B2CF9AE}" pid="3" name="MediaServiceImageTags">
    <vt:lpwstr/>
  </property>
</Properties>
</file>